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5299" w14:textId="77777777" w:rsidR="00D90E03" w:rsidRDefault="00D90E03" w:rsidP="00D90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ROBERD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fl.1424)</w:t>
      </w:r>
    </w:p>
    <w:p w14:paraId="4D5C7FF6" w14:textId="77777777" w:rsidR="00D90E03" w:rsidRDefault="00D90E03" w:rsidP="00D90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 Dyer.</w:t>
      </w:r>
    </w:p>
    <w:p w14:paraId="70A5EC09" w14:textId="77777777" w:rsidR="00D90E03" w:rsidRDefault="00D90E03" w:rsidP="00D90E03">
      <w:pPr>
        <w:pStyle w:val="NoSpacing"/>
        <w:rPr>
          <w:rFonts w:cs="Times New Roman"/>
          <w:szCs w:val="24"/>
        </w:rPr>
      </w:pPr>
    </w:p>
    <w:p w14:paraId="285D1626" w14:textId="77777777" w:rsidR="00D90E03" w:rsidRDefault="00D90E03" w:rsidP="00D90E03">
      <w:pPr>
        <w:pStyle w:val="NoSpacing"/>
        <w:rPr>
          <w:rFonts w:cs="Times New Roman"/>
          <w:szCs w:val="24"/>
        </w:rPr>
      </w:pPr>
    </w:p>
    <w:p w14:paraId="16277378" w14:textId="77777777" w:rsidR="00D90E03" w:rsidRDefault="00D90E03" w:rsidP="00D90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 xml:space="preserve">He and Thomas Smyth, dyer(q.v.), were both fined by the </w:t>
      </w:r>
      <w:proofErr w:type="spellStart"/>
      <w:r>
        <w:rPr>
          <w:rFonts w:cs="Times New Roman"/>
          <w:szCs w:val="24"/>
        </w:rPr>
        <w:t>leet</w:t>
      </w:r>
      <w:proofErr w:type="spellEnd"/>
      <w:r>
        <w:rPr>
          <w:rFonts w:cs="Times New Roman"/>
          <w:szCs w:val="24"/>
        </w:rPr>
        <w:t xml:space="preserve"> court for</w:t>
      </w:r>
    </w:p>
    <w:p w14:paraId="028576E6" w14:textId="77777777" w:rsidR="00D90E03" w:rsidRDefault="00D90E03" w:rsidP="00D90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polluting a well in Brook Street in which they washed their dyed cloth.</w:t>
      </w:r>
    </w:p>
    <w:p w14:paraId="552F00CA" w14:textId="77777777" w:rsidR="00D90E03" w:rsidRDefault="00D90E03" w:rsidP="00D90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(“Late Medieval Ipswich, Trade and Industry” by Nicholas </w:t>
      </w:r>
      <w:proofErr w:type="spellStart"/>
      <w:proofErr w:type="gramStart"/>
      <w:r>
        <w:rPr>
          <w:rFonts w:cs="Times New Roman"/>
          <w:szCs w:val="24"/>
        </w:rPr>
        <w:t>R.Amor</w:t>
      </w:r>
      <w:proofErr w:type="spellEnd"/>
      <w:proofErr w:type="gramEnd"/>
      <w:r>
        <w:rPr>
          <w:rFonts w:cs="Times New Roman"/>
          <w:szCs w:val="24"/>
        </w:rPr>
        <w:t>, published in</w:t>
      </w:r>
    </w:p>
    <w:p w14:paraId="073E17CF" w14:textId="77777777" w:rsidR="00D90E03" w:rsidRDefault="00D90E03" w:rsidP="00D90E0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p.10)</w:t>
      </w:r>
    </w:p>
    <w:p w14:paraId="7424232F" w14:textId="77777777" w:rsidR="00D90E03" w:rsidRDefault="00D90E03" w:rsidP="00D90E03">
      <w:pPr>
        <w:pStyle w:val="NoSpacing"/>
        <w:rPr>
          <w:rFonts w:cs="Times New Roman"/>
          <w:szCs w:val="24"/>
        </w:rPr>
      </w:pPr>
    </w:p>
    <w:p w14:paraId="2966AAC0" w14:textId="77777777" w:rsidR="00D90E03" w:rsidRDefault="00D90E03" w:rsidP="00D90E03">
      <w:pPr>
        <w:pStyle w:val="NoSpacing"/>
        <w:rPr>
          <w:rFonts w:cs="Times New Roman"/>
          <w:szCs w:val="24"/>
        </w:rPr>
      </w:pPr>
    </w:p>
    <w:p w14:paraId="62B15825" w14:textId="77777777" w:rsidR="00D90E03" w:rsidRDefault="00D90E03" w:rsidP="00D90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2024</w:t>
      </w:r>
    </w:p>
    <w:p w14:paraId="27C1D9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4D55C" w14:textId="77777777" w:rsidR="00D90E03" w:rsidRDefault="00D90E03" w:rsidP="009139A6">
      <w:r>
        <w:separator/>
      </w:r>
    </w:p>
  </w:endnote>
  <w:endnote w:type="continuationSeparator" w:id="0">
    <w:p w14:paraId="5ECC458D" w14:textId="77777777" w:rsidR="00D90E03" w:rsidRDefault="00D90E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8D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84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90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C4388" w14:textId="77777777" w:rsidR="00D90E03" w:rsidRDefault="00D90E03" w:rsidP="009139A6">
      <w:r>
        <w:separator/>
      </w:r>
    </w:p>
  </w:footnote>
  <w:footnote w:type="continuationSeparator" w:id="0">
    <w:p w14:paraId="17F473FD" w14:textId="77777777" w:rsidR="00D90E03" w:rsidRDefault="00D90E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4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E7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A2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0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0E0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7F99B"/>
  <w15:chartTrackingRefBased/>
  <w15:docId w15:val="{D2A226EB-F1F5-4948-AE78-337739D4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2024-03-17T20:31:00Z</dcterms:created>
  <dcterms:modified xsi:type="dcterms:W3CDTF">2024-03-17T20:32:00Z</dcterms:modified>
</cp:coreProperties>
</file>